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D38877" w14:textId="77777777" w:rsidR="00D6512E" w:rsidRPr="00996AA7" w:rsidRDefault="00D6512E">
      <w:pPr>
        <w:pStyle w:val="Title"/>
        <w:rPr>
          <w:rFonts w:ascii="Times New Roman" w:hAnsi="Times New Roman"/>
          <w:smallCaps/>
          <w:sz w:val="48"/>
          <w:u w:val="single"/>
        </w:rPr>
      </w:pPr>
      <w:r w:rsidRPr="00996AA7">
        <w:rPr>
          <w:rFonts w:ascii="Times New Roman" w:hAnsi="Times New Roman"/>
          <w:caps w:val="0"/>
          <w:smallCaps/>
          <w:sz w:val="48"/>
          <w:u w:val="single"/>
        </w:rPr>
        <w:t>Commissioners of Irish Lights</w:t>
      </w:r>
    </w:p>
    <w:p w14:paraId="0626F235" w14:textId="77777777" w:rsidR="00D6512E" w:rsidRDefault="00D6512E"/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817"/>
        <w:gridCol w:w="3803"/>
        <w:gridCol w:w="1017"/>
        <w:gridCol w:w="3603"/>
      </w:tblGrid>
      <w:tr w:rsidR="00D6512E" w14:paraId="6030F2B3" w14:textId="77777777" w:rsidTr="003060C0">
        <w:tc>
          <w:tcPr>
            <w:tcW w:w="817" w:type="dxa"/>
          </w:tcPr>
          <w:p w14:paraId="1F269ED7" w14:textId="77777777" w:rsidR="00D6512E" w:rsidRPr="00996AA7" w:rsidRDefault="00D6512E">
            <w:pPr>
              <w:spacing w:before="120" w:after="120"/>
              <w:rPr>
                <w:rFonts w:ascii="Times New Roman" w:hAnsi="Times New Roman"/>
                <w:b/>
              </w:rPr>
            </w:pPr>
            <w:r w:rsidRPr="00996AA7">
              <w:rPr>
                <w:rFonts w:ascii="Times New Roman" w:hAnsi="Times New Roman"/>
                <w:b/>
              </w:rPr>
              <w:t>To:</w:t>
            </w:r>
          </w:p>
        </w:tc>
        <w:tc>
          <w:tcPr>
            <w:tcW w:w="3803" w:type="dxa"/>
            <w:tcBorders>
              <w:bottom w:val="single" w:sz="4" w:space="0" w:color="auto"/>
            </w:tcBorders>
          </w:tcPr>
          <w:p w14:paraId="27A871CD" w14:textId="77777777" w:rsidR="00D6512E" w:rsidRPr="003060C0" w:rsidRDefault="00462758" w:rsidP="00E562E9">
            <w:pPr>
              <w:spacing w:before="120" w:after="120"/>
              <w:rPr>
                <w:sz w:val="20"/>
                <w:szCs w:val="20"/>
              </w:rPr>
            </w:pPr>
            <w:bookmarkStart w:id="0" w:name="To"/>
            <w:bookmarkEnd w:id="0"/>
            <w:r>
              <w:rPr>
                <w:sz w:val="20"/>
                <w:szCs w:val="20"/>
              </w:rPr>
              <w:t>Master, ILV Granuaile</w:t>
            </w:r>
          </w:p>
        </w:tc>
        <w:tc>
          <w:tcPr>
            <w:tcW w:w="1017" w:type="dxa"/>
          </w:tcPr>
          <w:p w14:paraId="04229B32" w14:textId="77777777" w:rsidR="00D6512E" w:rsidRPr="00996AA7" w:rsidRDefault="00D6512E">
            <w:pPr>
              <w:spacing w:before="120" w:after="120"/>
              <w:rPr>
                <w:rFonts w:ascii="Times New Roman" w:hAnsi="Times New Roman"/>
                <w:b/>
              </w:rPr>
            </w:pPr>
            <w:r w:rsidRPr="00996AA7">
              <w:rPr>
                <w:rFonts w:ascii="Times New Roman" w:hAnsi="Times New Roman"/>
                <w:b/>
              </w:rPr>
              <w:t>Ref:</w:t>
            </w:r>
          </w:p>
        </w:tc>
        <w:tc>
          <w:tcPr>
            <w:tcW w:w="3603" w:type="dxa"/>
            <w:tcBorders>
              <w:bottom w:val="single" w:sz="4" w:space="0" w:color="auto"/>
            </w:tcBorders>
          </w:tcPr>
          <w:p w14:paraId="3EA878D9" w14:textId="77777777" w:rsidR="00D6512E" w:rsidRPr="003060C0" w:rsidRDefault="00D6512E">
            <w:pPr>
              <w:spacing w:before="120" w:after="120"/>
              <w:rPr>
                <w:sz w:val="20"/>
                <w:szCs w:val="20"/>
              </w:rPr>
            </w:pPr>
            <w:bookmarkStart w:id="1" w:name="Ref"/>
            <w:bookmarkEnd w:id="1"/>
          </w:p>
        </w:tc>
      </w:tr>
      <w:tr w:rsidR="00D6512E" w14:paraId="3792C833" w14:textId="77777777" w:rsidTr="003060C0">
        <w:tc>
          <w:tcPr>
            <w:tcW w:w="817" w:type="dxa"/>
          </w:tcPr>
          <w:p w14:paraId="50DB9D03" w14:textId="77777777" w:rsidR="00D6512E" w:rsidRPr="00996AA7" w:rsidRDefault="003060C0">
            <w:pPr>
              <w:spacing w:before="120" w:after="12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CC:</w:t>
            </w:r>
          </w:p>
        </w:tc>
        <w:tc>
          <w:tcPr>
            <w:tcW w:w="3803" w:type="dxa"/>
            <w:tcBorders>
              <w:top w:val="single" w:sz="4" w:space="0" w:color="auto"/>
              <w:bottom w:val="single" w:sz="4" w:space="0" w:color="auto"/>
            </w:tcBorders>
          </w:tcPr>
          <w:p w14:paraId="142349B8" w14:textId="77777777" w:rsidR="00D6512E" w:rsidRPr="003060C0" w:rsidRDefault="00D6512E">
            <w:pPr>
              <w:spacing w:before="120" w:after="120"/>
              <w:rPr>
                <w:sz w:val="20"/>
                <w:szCs w:val="20"/>
              </w:rPr>
            </w:pPr>
          </w:p>
        </w:tc>
        <w:tc>
          <w:tcPr>
            <w:tcW w:w="1017" w:type="dxa"/>
          </w:tcPr>
          <w:p w14:paraId="28CFD237" w14:textId="77777777" w:rsidR="00D6512E" w:rsidRPr="00996AA7" w:rsidRDefault="00D6512E">
            <w:pPr>
              <w:spacing w:before="120" w:after="120"/>
              <w:rPr>
                <w:rFonts w:ascii="Times New Roman" w:hAnsi="Times New Roman"/>
                <w:b/>
              </w:rPr>
            </w:pPr>
            <w:r w:rsidRPr="00996AA7">
              <w:rPr>
                <w:rFonts w:ascii="Times New Roman" w:hAnsi="Times New Roman"/>
                <w:b/>
              </w:rPr>
              <w:t>Date</w:t>
            </w:r>
            <w:r w:rsidR="00AB0B99" w:rsidRPr="00996AA7">
              <w:rPr>
                <w:rFonts w:ascii="Times New Roman" w:hAnsi="Times New Roman"/>
                <w:b/>
              </w:rPr>
              <w:t>:</w:t>
            </w:r>
          </w:p>
        </w:tc>
        <w:tc>
          <w:tcPr>
            <w:tcW w:w="3603" w:type="dxa"/>
            <w:tcBorders>
              <w:bottom w:val="single" w:sz="4" w:space="0" w:color="auto"/>
            </w:tcBorders>
          </w:tcPr>
          <w:p w14:paraId="47C04E90" w14:textId="63AF9EB1" w:rsidR="00D6512E" w:rsidRPr="003060C0" w:rsidRDefault="0049408B" w:rsidP="00081210">
            <w:pPr>
              <w:spacing w:before="120" w:after="120"/>
              <w:rPr>
                <w:sz w:val="20"/>
                <w:szCs w:val="20"/>
              </w:rPr>
            </w:pPr>
            <w:bookmarkStart w:id="2" w:name="Date"/>
            <w:bookmarkStart w:id="3" w:name="_Hlk131333333"/>
            <w:bookmarkEnd w:id="2"/>
            <w:r>
              <w:rPr>
                <w:sz w:val="20"/>
                <w:szCs w:val="20"/>
              </w:rPr>
              <w:t>02nd April</w:t>
            </w:r>
            <w:r w:rsidR="00462758">
              <w:rPr>
                <w:sz w:val="20"/>
                <w:szCs w:val="20"/>
              </w:rPr>
              <w:t xml:space="preserve"> 20</w:t>
            </w:r>
            <w:r>
              <w:rPr>
                <w:sz w:val="20"/>
                <w:szCs w:val="20"/>
              </w:rPr>
              <w:t>23</w:t>
            </w:r>
            <w:bookmarkEnd w:id="3"/>
          </w:p>
        </w:tc>
      </w:tr>
    </w:tbl>
    <w:p w14:paraId="151716DC" w14:textId="77777777" w:rsidR="00FF42A4" w:rsidRDefault="00FF42A4">
      <w:pPr>
        <w:rPr>
          <w:rFonts w:ascii="Times New Roman" w:hAnsi="Times New Roman"/>
          <w:b/>
        </w:rPr>
      </w:pPr>
    </w:p>
    <w:p w14:paraId="31D4B098" w14:textId="77777777" w:rsidR="003060C0" w:rsidRDefault="003636F8" w:rsidP="0064094A">
      <w:pPr>
        <w:jc w:val="center"/>
        <w:rPr>
          <w:b/>
          <w:sz w:val="20"/>
          <w:szCs w:val="20"/>
          <w:u w:val="single"/>
        </w:rPr>
      </w:pPr>
      <w:r>
        <w:rPr>
          <w:b/>
          <w:sz w:val="20"/>
          <w:szCs w:val="20"/>
          <w:u w:val="single"/>
        </w:rPr>
        <w:t xml:space="preserve">Muglins </w:t>
      </w:r>
      <w:r w:rsidR="00F30B1A">
        <w:rPr>
          <w:b/>
          <w:sz w:val="20"/>
          <w:szCs w:val="20"/>
          <w:u w:val="single"/>
        </w:rPr>
        <w:t xml:space="preserve">Boat </w:t>
      </w:r>
      <w:r w:rsidR="003060C0">
        <w:rPr>
          <w:b/>
          <w:sz w:val="20"/>
          <w:szCs w:val="20"/>
          <w:u w:val="single"/>
        </w:rPr>
        <w:t xml:space="preserve">Landing Inspection Report </w:t>
      </w:r>
    </w:p>
    <w:p w14:paraId="47877350" w14:textId="77777777" w:rsidR="00462758" w:rsidRDefault="00462758" w:rsidP="0064094A">
      <w:pPr>
        <w:jc w:val="center"/>
        <w:rPr>
          <w:b/>
          <w:sz w:val="20"/>
          <w:szCs w:val="20"/>
          <w:u w:val="single"/>
        </w:rPr>
      </w:pPr>
    </w:p>
    <w:p w14:paraId="325F9177" w14:textId="77777777" w:rsidR="00462758" w:rsidRPr="0064094A" w:rsidRDefault="00462758" w:rsidP="0064094A">
      <w:pPr>
        <w:jc w:val="center"/>
        <w:rPr>
          <w:b/>
          <w:sz w:val="20"/>
          <w:szCs w:val="20"/>
          <w:u w:val="single"/>
        </w:rPr>
      </w:pPr>
    </w:p>
    <w:p w14:paraId="175C4E10" w14:textId="77777777" w:rsidR="003060C0" w:rsidRDefault="003060C0" w:rsidP="003060C0">
      <w:pPr>
        <w:rPr>
          <w:sz w:val="20"/>
          <w:szCs w:val="20"/>
        </w:rPr>
      </w:pPr>
      <w:r>
        <w:rPr>
          <w:sz w:val="20"/>
          <w:szCs w:val="20"/>
        </w:rPr>
        <w:t>Captain,</w:t>
      </w:r>
    </w:p>
    <w:p w14:paraId="4B2B6865" w14:textId="77777777" w:rsidR="003060C0" w:rsidRDefault="003060C0" w:rsidP="003060C0">
      <w:pPr>
        <w:rPr>
          <w:sz w:val="20"/>
          <w:szCs w:val="20"/>
        </w:rPr>
      </w:pPr>
    </w:p>
    <w:p w14:paraId="5B50C774" w14:textId="08177981" w:rsidR="00F30B1A" w:rsidRDefault="00081210" w:rsidP="00A85538">
      <w:pPr>
        <w:jc w:val="both"/>
        <w:rPr>
          <w:sz w:val="20"/>
          <w:szCs w:val="20"/>
        </w:rPr>
      </w:pPr>
      <w:r>
        <w:rPr>
          <w:sz w:val="20"/>
          <w:szCs w:val="20"/>
        </w:rPr>
        <w:t>An inspection of the landing</w:t>
      </w:r>
      <w:r w:rsidR="003060C0">
        <w:rPr>
          <w:sz w:val="20"/>
          <w:szCs w:val="20"/>
        </w:rPr>
        <w:t xml:space="preserve"> at </w:t>
      </w:r>
      <w:r w:rsidR="003636F8">
        <w:rPr>
          <w:sz w:val="20"/>
          <w:szCs w:val="20"/>
        </w:rPr>
        <w:t>Muglins</w:t>
      </w:r>
      <w:r w:rsidR="003060C0">
        <w:rPr>
          <w:sz w:val="20"/>
          <w:szCs w:val="20"/>
        </w:rPr>
        <w:t xml:space="preserve"> was carried out </w:t>
      </w:r>
      <w:r w:rsidR="004A30BB">
        <w:rPr>
          <w:sz w:val="20"/>
          <w:szCs w:val="20"/>
        </w:rPr>
        <w:t xml:space="preserve">on the </w:t>
      </w:r>
      <w:r w:rsidR="0049408B">
        <w:rPr>
          <w:sz w:val="20"/>
          <w:szCs w:val="20"/>
        </w:rPr>
        <w:t>02</w:t>
      </w:r>
      <w:r w:rsidR="0049408B" w:rsidRPr="0049408B">
        <w:rPr>
          <w:sz w:val="20"/>
          <w:szCs w:val="20"/>
          <w:vertAlign w:val="superscript"/>
        </w:rPr>
        <w:t>nd</w:t>
      </w:r>
      <w:r w:rsidR="0049408B">
        <w:rPr>
          <w:sz w:val="20"/>
          <w:szCs w:val="20"/>
        </w:rPr>
        <w:t xml:space="preserve"> April 2023</w:t>
      </w:r>
      <w:r w:rsidR="003060C0">
        <w:rPr>
          <w:sz w:val="20"/>
          <w:szCs w:val="20"/>
        </w:rPr>
        <w:t xml:space="preserve">. </w:t>
      </w:r>
      <w:r w:rsidR="00F30B1A">
        <w:rPr>
          <w:sz w:val="20"/>
          <w:szCs w:val="20"/>
        </w:rPr>
        <w:t xml:space="preserve">The landing </w:t>
      </w:r>
      <w:r w:rsidR="0049408B">
        <w:rPr>
          <w:sz w:val="20"/>
          <w:szCs w:val="20"/>
        </w:rPr>
        <w:t>is</w:t>
      </w:r>
      <w:r w:rsidR="00802DA7">
        <w:rPr>
          <w:sz w:val="20"/>
          <w:szCs w:val="20"/>
        </w:rPr>
        <w:t xml:space="preserve"> functional,</w:t>
      </w:r>
      <w:r w:rsidR="0049408B">
        <w:rPr>
          <w:sz w:val="20"/>
          <w:szCs w:val="20"/>
        </w:rPr>
        <w:t xml:space="preserve"> but the southerly corner is in need of repair</w:t>
      </w:r>
      <w:r w:rsidR="0014056E">
        <w:rPr>
          <w:sz w:val="20"/>
          <w:szCs w:val="20"/>
        </w:rPr>
        <w:t>.</w:t>
      </w:r>
    </w:p>
    <w:p w14:paraId="45008209" w14:textId="77777777" w:rsidR="002F2542" w:rsidRDefault="002F2542">
      <w:pPr>
        <w:rPr>
          <w:sz w:val="20"/>
          <w:szCs w:val="20"/>
        </w:rPr>
      </w:pPr>
    </w:p>
    <w:p w14:paraId="3F896564" w14:textId="77777777" w:rsidR="002F2542" w:rsidRPr="00A85538" w:rsidRDefault="002F2542">
      <w:pPr>
        <w:rPr>
          <w:b/>
          <w:sz w:val="20"/>
          <w:szCs w:val="20"/>
        </w:rPr>
      </w:pPr>
      <w:r w:rsidRPr="00A85538">
        <w:rPr>
          <w:b/>
          <w:sz w:val="20"/>
          <w:szCs w:val="20"/>
        </w:rPr>
        <w:t>Action Required</w:t>
      </w:r>
      <w:r w:rsidR="001F26A4">
        <w:rPr>
          <w:b/>
          <w:sz w:val="20"/>
          <w:szCs w:val="20"/>
        </w:rPr>
        <w:t xml:space="preserve"> by Irish Lights</w:t>
      </w:r>
      <w:r w:rsidR="0014056E">
        <w:rPr>
          <w:b/>
          <w:sz w:val="20"/>
          <w:szCs w:val="20"/>
        </w:rPr>
        <w:t>’</w:t>
      </w:r>
      <w:r w:rsidR="001F26A4">
        <w:rPr>
          <w:b/>
          <w:sz w:val="20"/>
          <w:szCs w:val="20"/>
        </w:rPr>
        <w:t xml:space="preserve"> Engineering Department</w:t>
      </w:r>
      <w:r w:rsidRPr="00A85538">
        <w:rPr>
          <w:b/>
          <w:sz w:val="20"/>
          <w:szCs w:val="20"/>
        </w:rPr>
        <w:t>:</w:t>
      </w:r>
    </w:p>
    <w:p w14:paraId="15038A2B" w14:textId="77777777" w:rsidR="002F2542" w:rsidRDefault="002F2542">
      <w:pPr>
        <w:rPr>
          <w:sz w:val="20"/>
          <w:szCs w:val="20"/>
        </w:rPr>
      </w:pPr>
    </w:p>
    <w:p w14:paraId="43D8491F" w14:textId="2A1A9119" w:rsidR="0064094A" w:rsidRPr="00462758" w:rsidRDefault="0064094A" w:rsidP="002F2542">
      <w:pPr>
        <w:pStyle w:val="ListParagraph"/>
        <w:numPr>
          <w:ilvl w:val="0"/>
          <w:numId w:val="1"/>
        </w:numPr>
        <w:rPr>
          <w:sz w:val="20"/>
          <w:szCs w:val="20"/>
        </w:rPr>
      </w:pPr>
      <w:r w:rsidRPr="00462758">
        <w:rPr>
          <w:sz w:val="20"/>
          <w:szCs w:val="20"/>
        </w:rPr>
        <w:t xml:space="preserve">Concrete repairs </w:t>
      </w:r>
      <w:r w:rsidR="00802DA7">
        <w:rPr>
          <w:sz w:val="20"/>
          <w:szCs w:val="20"/>
        </w:rPr>
        <w:t>required</w:t>
      </w:r>
      <w:r w:rsidRPr="00462758">
        <w:rPr>
          <w:sz w:val="20"/>
          <w:szCs w:val="20"/>
        </w:rPr>
        <w:t xml:space="preserve"> to </w:t>
      </w:r>
      <w:r w:rsidR="00802DA7">
        <w:rPr>
          <w:sz w:val="20"/>
          <w:szCs w:val="20"/>
        </w:rPr>
        <w:t xml:space="preserve">be made to the </w:t>
      </w:r>
      <w:r w:rsidRPr="00462758">
        <w:rPr>
          <w:sz w:val="20"/>
          <w:szCs w:val="20"/>
        </w:rPr>
        <w:t>s</w:t>
      </w:r>
      <w:r w:rsidR="00802DA7">
        <w:rPr>
          <w:sz w:val="20"/>
          <w:szCs w:val="20"/>
        </w:rPr>
        <w:t>outherly corner.</w:t>
      </w:r>
    </w:p>
    <w:p w14:paraId="5B79F843" w14:textId="04D20EA9" w:rsidR="0064094A" w:rsidRPr="00462758" w:rsidRDefault="00612084" w:rsidP="002F2542">
      <w:pPr>
        <w:pStyle w:val="ListParagraph"/>
        <w:numPr>
          <w:ilvl w:val="0"/>
          <w:numId w:val="1"/>
        </w:numPr>
        <w:rPr>
          <w:sz w:val="20"/>
          <w:szCs w:val="20"/>
        </w:rPr>
      </w:pPr>
      <w:r w:rsidRPr="00462758">
        <w:rPr>
          <w:sz w:val="20"/>
          <w:szCs w:val="20"/>
        </w:rPr>
        <w:t>Handrail in need of re</w:t>
      </w:r>
      <w:r w:rsidR="00802DA7">
        <w:rPr>
          <w:sz w:val="20"/>
          <w:szCs w:val="20"/>
        </w:rPr>
        <w:t>installing</w:t>
      </w:r>
      <w:r w:rsidR="00D856FF" w:rsidRPr="00462758">
        <w:rPr>
          <w:sz w:val="20"/>
          <w:szCs w:val="20"/>
        </w:rPr>
        <w:t xml:space="preserve"> (Outstanding from last report</w:t>
      </w:r>
      <w:r w:rsidR="0049408B">
        <w:rPr>
          <w:sz w:val="20"/>
          <w:szCs w:val="20"/>
        </w:rPr>
        <w:t>s</w:t>
      </w:r>
      <w:r w:rsidR="00D856FF" w:rsidRPr="00462758">
        <w:rPr>
          <w:sz w:val="20"/>
          <w:szCs w:val="20"/>
        </w:rPr>
        <w:t>)</w:t>
      </w:r>
      <w:r w:rsidR="00462758" w:rsidRPr="00462758">
        <w:rPr>
          <w:sz w:val="20"/>
          <w:szCs w:val="20"/>
        </w:rPr>
        <w:t xml:space="preserve"> – Handrail gone entirely</w:t>
      </w:r>
      <w:r w:rsidR="0049408B">
        <w:rPr>
          <w:sz w:val="20"/>
          <w:szCs w:val="20"/>
        </w:rPr>
        <w:t>.</w:t>
      </w:r>
    </w:p>
    <w:p w14:paraId="7135FF8C" w14:textId="77777777" w:rsidR="00A4138E" w:rsidRDefault="00A4138E" w:rsidP="00A4138E">
      <w:pPr>
        <w:rPr>
          <w:sz w:val="20"/>
          <w:szCs w:val="20"/>
        </w:rPr>
      </w:pPr>
    </w:p>
    <w:p w14:paraId="3F999C90" w14:textId="77777777" w:rsidR="001F26A4" w:rsidRDefault="001F26A4" w:rsidP="001F26A4">
      <w:pPr>
        <w:rPr>
          <w:b/>
          <w:sz w:val="20"/>
          <w:szCs w:val="20"/>
        </w:rPr>
      </w:pPr>
      <w:r w:rsidRPr="00A85538">
        <w:rPr>
          <w:b/>
          <w:sz w:val="20"/>
          <w:szCs w:val="20"/>
        </w:rPr>
        <w:t>Action Required</w:t>
      </w:r>
      <w:r>
        <w:rPr>
          <w:b/>
          <w:sz w:val="20"/>
          <w:szCs w:val="20"/>
        </w:rPr>
        <w:t xml:space="preserve"> by Ship</w:t>
      </w:r>
      <w:r w:rsidRPr="00A85538">
        <w:rPr>
          <w:b/>
          <w:sz w:val="20"/>
          <w:szCs w:val="20"/>
        </w:rPr>
        <w:t>:</w:t>
      </w:r>
    </w:p>
    <w:p w14:paraId="03182026" w14:textId="77777777" w:rsidR="001F26A4" w:rsidRPr="00A85538" w:rsidRDefault="001F26A4" w:rsidP="001F26A4">
      <w:pPr>
        <w:rPr>
          <w:b/>
          <w:sz w:val="20"/>
          <w:szCs w:val="20"/>
        </w:rPr>
      </w:pPr>
    </w:p>
    <w:p w14:paraId="4F96117E" w14:textId="77777777" w:rsidR="001F26A4" w:rsidRDefault="001F26A4" w:rsidP="001F26A4">
      <w:pPr>
        <w:pStyle w:val="ListParagraph"/>
        <w:numPr>
          <w:ilvl w:val="0"/>
          <w:numId w:val="1"/>
        </w:numPr>
        <w:rPr>
          <w:sz w:val="20"/>
          <w:szCs w:val="20"/>
        </w:rPr>
      </w:pPr>
      <w:r w:rsidRPr="001F26A4">
        <w:rPr>
          <w:sz w:val="20"/>
          <w:szCs w:val="20"/>
        </w:rPr>
        <w:t xml:space="preserve">Landing and steps to be treated with Oxalic Acid at </w:t>
      </w:r>
      <w:r w:rsidR="0084746F">
        <w:rPr>
          <w:sz w:val="20"/>
          <w:szCs w:val="20"/>
        </w:rPr>
        <w:t>each visit</w:t>
      </w:r>
      <w:r w:rsidRPr="001F26A4">
        <w:rPr>
          <w:sz w:val="20"/>
          <w:szCs w:val="20"/>
        </w:rPr>
        <w:t>.</w:t>
      </w:r>
    </w:p>
    <w:p w14:paraId="4B29F7C0" w14:textId="77777777" w:rsidR="001F26A4" w:rsidRPr="001F26A4" w:rsidRDefault="001F26A4" w:rsidP="001F26A4">
      <w:pPr>
        <w:pStyle w:val="ListParagraph"/>
        <w:rPr>
          <w:sz w:val="20"/>
          <w:szCs w:val="20"/>
        </w:rPr>
      </w:pPr>
    </w:p>
    <w:p w14:paraId="24125D97" w14:textId="77777777" w:rsidR="00A4138E" w:rsidRPr="00A4138E" w:rsidRDefault="00A4138E" w:rsidP="00A4138E">
      <w:pPr>
        <w:rPr>
          <w:sz w:val="20"/>
          <w:szCs w:val="20"/>
        </w:rPr>
      </w:pPr>
      <w:r>
        <w:rPr>
          <w:sz w:val="20"/>
          <w:szCs w:val="20"/>
        </w:rPr>
        <w:t>Overall the landing</w:t>
      </w:r>
      <w:r w:rsidR="00E81D4E">
        <w:rPr>
          <w:sz w:val="20"/>
          <w:szCs w:val="20"/>
        </w:rPr>
        <w:t xml:space="preserve"> is</w:t>
      </w:r>
      <w:r>
        <w:rPr>
          <w:sz w:val="20"/>
          <w:szCs w:val="20"/>
        </w:rPr>
        <w:t xml:space="preserve"> relatively good and safe, in suitable</w:t>
      </w:r>
      <w:r w:rsidR="003F4DAD">
        <w:rPr>
          <w:sz w:val="20"/>
          <w:szCs w:val="20"/>
        </w:rPr>
        <w:t xml:space="preserve"> sea and weather</w:t>
      </w:r>
      <w:r>
        <w:rPr>
          <w:sz w:val="20"/>
          <w:szCs w:val="20"/>
        </w:rPr>
        <w:t xml:space="preserve"> conditions.</w:t>
      </w:r>
    </w:p>
    <w:p w14:paraId="6F9D1F5A" w14:textId="77777777" w:rsidR="00C854AC" w:rsidRDefault="00C854AC">
      <w:pPr>
        <w:rPr>
          <w:sz w:val="20"/>
          <w:szCs w:val="20"/>
        </w:rPr>
      </w:pPr>
    </w:p>
    <w:p w14:paraId="79C8B40E" w14:textId="77777777" w:rsidR="000A26F7" w:rsidRPr="004663FE" w:rsidRDefault="000A26F7" w:rsidP="000A26F7">
      <w:pPr>
        <w:rPr>
          <w:sz w:val="20"/>
          <w:szCs w:val="20"/>
        </w:rPr>
      </w:pPr>
      <w:r w:rsidRPr="004663FE">
        <w:rPr>
          <w:sz w:val="20"/>
          <w:szCs w:val="20"/>
        </w:rPr>
        <w:t>The above is submitted for your information and attention.</w:t>
      </w:r>
    </w:p>
    <w:p w14:paraId="23B080BD" w14:textId="77777777" w:rsidR="000A26F7" w:rsidRPr="004663FE" w:rsidRDefault="000A26F7" w:rsidP="000A26F7">
      <w:pPr>
        <w:rPr>
          <w:sz w:val="20"/>
          <w:szCs w:val="20"/>
        </w:rPr>
      </w:pPr>
    </w:p>
    <w:p w14:paraId="45478BAE" w14:textId="77777777" w:rsidR="000A26F7" w:rsidRPr="00C82249" w:rsidRDefault="000A26F7" w:rsidP="000A26F7">
      <w:pPr>
        <w:rPr>
          <w:sz w:val="20"/>
          <w:szCs w:val="20"/>
        </w:rPr>
      </w:pPr>
      <w:r w:rsidRPr="004663FE">
        <w:rPr>
          <w:sz w:val="20"/>
          <w:szCs w:val="20"/>
        </w:rPr>
        <w:t>Yours sincerely,</w:t>
      </w:r>
    </w:p>
    <w:p w14:paraId="64C674D1" w14:textId="77777777" w:rsidR="000A26F7" w:rsidRDefault="000A26F7" w:rsidP="000A26F7">
      <w:pPr>
        <w:rPr>
          <w:noProof/>
          <w:lang w:val="en-IE" w:eastAsia="en-IE"/>
        </w:rPr>
      </w:pPr>
    </w:p>
    <w:p w14:paraId="2C7C5144" w14:textId="3B8C91A2" w:rsidR="00462758" w:rsidRDefault="004C34FC" w:rsidP="000A26F7">
      <w:pPr>
        <w:rPr>
          <w:sz w:val="16"/>
          <w:szCs w:val="16"/>
        </w:rPr>
      </w:pPr>
      <w:r w:rsidRPr="00A35732">
        <w:rPr>
          <w:noProof/>
        </w:rPr>
        <w:drawing>
          <wp:inline distT="0" distB="0" distL="0" distR="0" wp14:anchorId="3E019892" wp14:editId="4B489BC4">
            <wp:extent cx="1285875" cy="10668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6614A" w14:textId="77777777" w:rsidR="000A26F7" w:rsidRDefault="000A26F7" w:rsidP="000A26F7">
      <w:pPr>
        <w:rPr>
          <w:sz w:val="16"/>
          <w:szCs w:val="16"/>
        </w:rPr>
      </w:pPr>
      <w:r>
        <w:rPr>
          <w:sz w:val="16"/>
          <w:szCs w:val="16"/>
        </w:rPr>
        <w:t>______________</w:t>
      </w:r>
    </w:p>
    <w:p w14:paraId="7F0F2793" w14:textId="0882392D" w:rsidR="000A26F7" w:rsidRDefault="0049408B" w:rsidP="000A26F7">
      <w:pPr>
        <w:rPr>
          <w:sz w:val="20"/>
          <w:szCs w:val="20"/>
        </w:rPr>
      </w:pPr>
      <w:r>
        <w:rPr>
          <w:sz w:val="20"/>
          <w:szCs w:val="20"/>
        </w:rPr>
        <w:t>John Tyndall</w:t>
      </w:r>
      <w:r w:rsidR="000A26F7">
        <w:rPr>
          <w:sz w:val="20"/>
          <w:szCs w:val="20"/>
        </w:rPr>
        <w:t>, SOO</w:t>
      </w:r>
    </w:p>
    <w:p w14:paraId="036E2E7D" w14:textId="77777777" w:rsidR="000A26F7" w:rsidRDefault="000A26F7" w:rsidP="000A26F7">
      <w:pPr>
        <w:rPr>
          <w:sz w:val="20"/>
          <w:szCs w:val="20"/>
        </w:rPr>
      </w:pPr>
      <w:r>
        <w:rPr>
          <w:sz w:val="20"/>
          <w:szCs w:val="20"/>
        </w:rPr>
        <w:t>ILV Granuaile</w:t>
      </w:r>
    </w:p>
    <w:p w14:paraId="34FA1D18" w14:textId="77777777" w:rsidR="00960595" w:rsidRDefault="00960595">
      <w:pPr>
        <w:rPr>
          <w:sz w:val="20"/>
          <w:szCs w:val="20"/>
        </w:rPr>
      </w:pPr>
    </w:p>
    <w:p w14:paraId="7A3AF795" w14:textId="77777777" w:rsidR="0064094A" w:rsidRDefault="0064094A" w:rsidP="004663FE">
      <w:pPr>
        <w:rPr>
          <w:sz w:val="20"/>
          <w:szCs w:val="20"/>
        </w:rPr>
      </w:pPr>
    </w:p>
    <w:p w14:paraId="4339157A" w14:textId="77777777" w:rsidR="0064094A" w:rsidRDefault="0064094A" w:rsidP="004663FE">
      <w:pPr>
        <w:rPr>
          <w:sz w:val="20"/>
          <w:szCs w:val="20"/>
        </w:rPr>
      </w:pPr>
    </w:p>
    <w:p w14:paraId="7FF9B704" w14:textId="77777777" w:rsidR="0064094A" w:rsidRDefault="0064094A" w:rsidP="004663FE">
      <w:pPr>
        <w:rPr>
          <w:sz w:val="20"/>
          <w:szCs w:val="20"/>
        </w:rPr>
      </w:pPr>
    </w:p>
    <w:p w14:paraId="2706528E" w14:textId="77777777" w:rsidR="00D4700F" w:rsidRDefault="00D4700F" w:rsidP="004663FE">
      <w:pPr>
        <w:rPr>
          <w:noProof/>
          <w:sz w:val="20"/>
          <w:szCs w:val="20"/>
          <w:lang w:val="en-IE" w:eastAsia="en-IE"/>
        </w:rPr>
      </w:pPr>
    </w:p>
    <w:p w14:paraId="3899D865" w14:textId="77777777" w:rsidR="0064094A" w:rsidRDefault="0064094A" w:rsidP="00462758">
      <w:pPr>
        <w:rPr>
          <w:sz w:val="20"/>
          <w:szCs w:val="20"/>
        </w:rPr>
      </w:pPr>
      <w:r>
        <w:rPr>
          <w:sz w:val="20"/>
          <w:szCs w:val="20"/>
        </w:rPr>
        <w:t xml:space="preserve">  </w:t>
      </w:r>
      <w:r w:rsidR="00D4700F">
        <w:rPr>
          <w:sz w:val="20"/>
          <w:szCs w:val="20"/>
        </w:rPr>
        <w:t xml:space="preserve">   </w:t>
      </w:r>
    </w:p>
    <w:p w14:paraId="010F671F" w14:textId="77777777" w:rsidR="0064094A" w:rsidRDefault="0064094A" w:rsidP="004663FE">
      <w:pPr>
        <w:rPr>
          <w:sz w:val="20"/>
          <w:szCs w:val="20"/>
        </w:rPr>
      </w:pPr>
    </w:p>
    <w:p w14:paraId="46F3CE3A" w14:textId="77777777" w:rsidR="0064094A" w:rsidRDefault="0064094A" w:rsidP="004663FE">
      <w:pPr>
        <w:rPr>
          <w:sz w:val="20"/>
          <w:szCs w:val="20"/>
        </w:rPr>
      </w:pPr>
    </w:p>
    <w:p w14:paraId="123B693B" w14:textId="77777777" w:rsidR="00D4700F" w:rsidRDefault="00D4700F" w:rsidP="004663FE">
      <w:pPr>
        <w:rPr>
          <w:sz w:val="20"/>
          <w:szCs w:val="20"/>
        </w:rPr>
      </w:pPr>
    </w:p>
    <w:p w14:paraId="0C40B96E" w14:textId="77777777" w:rsidR="00D4700F" w:rsidRDefault="00D4700F" w:rsidP="004663FE">
      <w:pPr>
        <w:rPr>
          <w:sz w:val="20"/>
          <w:szCs w:val="20"/>
        </w:rPr>
      </w:pPr>
    </w:p>
    <w:p w14:paraId="2A165EE5" w14:textId="77777777" w:rsidR="0064094A" w:rsidRDefault="0064094A" w:rsidP="004663FE">
      <w:pPr>
        <w:rPr>
          <w:sz w:val="20"/>
          <w:szCs w:val="20"/>
        </w:rPr>
      </w:pPr>
    </w:p>
    <w:p w14:paraId="374337EE" w14:textId="77777777" w:rsidR="00462758" w:rsidRDefault="00462758" w:rsidP="004663FE">
      <w:pPr>
        <w:rPr>
          <w:sz w:val="20"/>
          <w:szCs w:val="20"/>
        </w:rPr>
      </w:pPr>
    </w:p>
    <w:p w14:paraId="28C57CE7" w14:textId="5120ADD5" w:rsidR="0064094A" w:rsidRDefault="0064094A" w:rsidP="004663FE">
      <w:pPr>
        <w:rPr>
          <w:sz w:val="20"/>
          <w:szCs w:val="20"/>
        </w:rPr>
      </w:pPr>
    </w:p>
    <w:p w14:paraId="0C69D99E" w14:textId="6ADD916B" w:rsidR="00D4700F" w:rsidRDefault="00D4700F" w:rsidP="004663FE">
      <w:pPr>
        <w:rPr>
          <w:sz w:val="20"/>
          <w:szCs w:val="20"/>
        </w:rPr>
      </w:pPr>
    </w:p>
    <w:p w14:paraId="53CE4BC1" w14:textId="77777777" w:rsidR="00D4700F" w:rsidRDefault="00D4700F" w:rsidP="004663FE">
      <w:pPr>
        <w:rPr>
          <w:sz w:val="20"/>
          <w:szCs w:val="20"/>
        </w:rPr>
      </w:pPr>
    </w:p>
    <w:p w14:paraId="2C3CFE49" w14:textId="77777777" w:rsidR="00D4700F" w:rsidRDefault="00D4700F" w:rsidP="004663FE">
      <w:pPr>
        <w:rPr>
          <w:sz w:val="20"/>
          <w:szCs w:val="20"/>
        </w:rPr>
      </w:pPr>
    </w:p>
    <w:p w14:paraId="3AF401D3" w14:textId="77777777" w:rsidR="00D4700F" w:rsidRDefault="00D4700F" w:rsidP="004663FE">
      <w:pPr>
        <w:rPr>
          <w:sz w:val="20"/>
          <w:szCs w:val="20"/>
        </w:rPr>
      </w:pPr>
    </w:p>
    <w:p w14:paraId="3DF6C42F" w14:textId="03DDE8B2" w:rsidR="00D4700F" w:rsidRDefault="00D4700F" w:rsidP="004663FE">
      <w:pPr>
        <w:rPr>
          <w:sz w:val="20"/>
          <w:szCs w:val="20"/>
        </w:rPr>
      </w:pPr>
    </w:p>
    <w:p w14:paraId="3ED11252" w14:textId="77777777" w:rsidR="00D4700F" w:rsidRDefault="00D4700F" w:rsidP="004663FE">
      <w:pPr>
        <w:rPr>
          <w:sz w:val="20"/>
          <w:szCs w:val="20"/>
        </w:rPr>
      </w:pPr>
    </w:p>
    <w:p w14:paraId="75B8A60F" w14:textId="77777777" w:rsidR="00D4700F" w:rsidRDefault="00D4700F" w:rsidP="004663FE">
      <w:pPr>
        <w:rPr>
          <w:sz w:val="20"/>
          <w:szCs w:val="20"/>
        </w:rPr>
      </w:pPr>
    </w:p>
    <w:p w14:paraId="776747C2" w14:textId="6DB996DF" w:rsidR="00D4700F" w:rsidRDefault="00D4700F" w:rsidP="004663FE">
      <w:pPr>
        <w:rPr>
          <w:sz w:val="20"/>
          <w:szCs w:val="20"/>
        </w:rPr>
      </w:pPr>
    </w:p>
    <w:p w14:paraId="5038D9B5" w14:textId="50058D78" w:rsidR="00D4700F" w:rsidRDefault="00C873DB" w:rsidP="004663FE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00111FBF" wp14:editId="135DDA31">
            <wp:extent cx="5731510" cy="2832100"/>
            <wp:effectExtent l="0" t="0" r="254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C6997" w14:textId="77777777" w:rsidR="00C873DB" w:rsidRDefault="00C873DB" w:rsidP="004663FE">
      <w:pPr>
        <w:rPr>
          <w:sz w:val="20"/>
          <w:szCs w:val="20"/>
        </w:rPr>
      </w:pPr>
    </w:p>
    <w:p w14:paraId="379F9B1C" w14:textId="73301CA0" w:rsidR="00C873DB" w:rsidRPr="003A20A9" w:rsidRDefault="00C873DB" w:rsidP="004663FE">
      <w:pPr>
        <w:rPr>
          <w:b/>
          <w:bCs/>
          <w:sz w:val="20"/>
          <w:szCs w:val="20"/>
        </w:rPr>
      </w:pPr>
      <w:r w:rsidRPr="003A20A9">
        <w:rPr>
          <w:b/>
          <w:bCs/>
          <w:sz w:val="20"/>
          <w:szCs w:val="20"/>
        </w:rPr>
        <w:t>Southerly end of landing requires maintenance and shoring up.</w:t>
      </w:r>
    </w:p>
    <w:p w14:paraId="4EC2AE81" w14:textId="77777777" w:rsidR="00C873DB" w:rsidRDefault="00C873DB" w:rsidP="004663FE">
      <w:pPr>
        <w:rPr>
          <w:sz w:val="20"/>
          <w:szCs w:val="20"/>
        </w:rPr>
      </w:pPr>
    </w:p>
    <w:p w14:paraId="6D6459C7" w14:textId="6CB3F4BE" w:rsidR="00C873DB" w:rsidRDefault="00C873DB" w:rsidP="004663FE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4EC10194" wp14:editId="5D665B9D">
            <wp:extent cx="5686425" cy="3943350"/>
            <wp:effectExtent l="0" t="0" r="9525" b="0"/>
            <wp:docPr id="2" name="Picture 2" descr="A picture containing outdoor, water, rock, st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outdoor, water, rock, ston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48751" w14:textId="77777777" w:rsidR="00D4700F" w:rsidRDefault="00D4700F" w:rsidP="004663FE">
      <w:pPr>
        <w:rPr>
          <w:sz w:val="20"/>
          <w:szCs w:val="20"/>
        </w:rPr>
      </w:pPr>
    </w:p>
    <w:p w14:paraId="722D2261" w14:textId="77777777" w:rsidR="00C873DB" w:rsidRDefault="00C873DB" w:rsidP="004663FE">
      <w:pPr>
        <w:rPr>
          <w:sz w:val="20"/>
          <w:szCs w:val="20"/>
        </w:rPr>
      </w:pPr>
    </w:p>
    <w:p w14:paraId="19772123" w14:textId="77777777" w:rsidR="00C873DB" w:rsidRDefault="00C873DB" w:rsidP="004663FE">
      <w:pPr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439AC8D8" wp14:editId="25667F7F">
            <wp:extent cx="5412705" cy="63531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18948" cy="6360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1318F" w14:textId="77777777" w:rsidR="00C873DB" w:rsidRDefault="00C873DB" w:rsidP="004663FE">
      <w:pPr>
        <w:rPr>
          <w:sz w:val="20"/>
          <w:szCs w:val="20"/>
        </w:rPr>
      </w:pPr>
    </w:p>
    <w:p w14:paraId="739BCD16" w14:textId="2B3574EE" w:rsidR="00C873DB" w:rsidRPr="003A20A9" w:rsidRDefault="00802DA7" w:rsidP="004663FE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Southerly </w:t>
      </w:r>
      <w:r w:rsidR="00C873DB" w:rsidRPr="003A20A9">
        <w:rPr>
          <w:b/>
          <w:bCs/>
          <w:sz w:val="20"/>
          <w:szCs w:val="20"/>
        </w:rPr>
        <w:t>Corner of landing</w:t>
      </w:r>
      <w:r>
        <w:rPr>
          <w:b/>
          <w:bCs/>
          <w:sz w:val="20"/>
          <w:szCs w:val="20"/>
        </w:rPr>
        <w:t xml:space="preserve"> (viewed from top </w:t>
      </w:r>
      <w:r w:rsidR="00C873DB" w:rsidRPr="003A20A9">
        <w:rPr>
          <w:b/>
          <w:bCs/>
          <w:sz w:val="20"/>
          <w:szCs w:val="20"/>
        </w:rPr>
        <w:t>of steps</w:t>
      </w:r>
      <w:r>
        <w:rPr>
          <w:b/>
          <w:bCs/>
          <w:sz w:val="20"/>
          <w:szCs w:val="20"/>
        </w:rPr>
        <w:t>)</w:t>
      </w:r>
      <w:r w:rsidR="00C873DB" w:rsidRPr="003A20A9">
        <w:rPr>
          <w:b/>
          <w:bCs/>
          <w:sz w:val="20"/>
          <w:szCs w:val="20"/>
        </w:rPr>
        <w:t xml:space="preserve"> is badly corroded.</w:t>
      </w:r>
    </w:p>
    <w:p w14:paraId="78F438D0" w14:textId="77777777" w:rsidR="00C873DB" w:rsidRDefault="00C873DB" w:rsidP="004663FE">
      <w:pPr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5C55666F" wp14:editId="716E1B5A">
            <wp:extent cx="4229100" cy="7639354"/>
            <wp:effectExtent l="0" t="0" r="0" b="0"/>
            <wp:docPr id="5" name="Picture 5" descr="A picture containing outdoor, st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outdoor, sto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36865" cy="7653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4083B" w14:textId="77777777" w:rsidR="00C873DB" w:rsidRDefault="00C873DB" w:rsidP="004663FE">
      <w:pPr>
        <w:rPr>
          <w:sz w:val="20"/>
          <w:szCs w:val="20"/>
        </w:rPr>
      </w:pPr>
    </w:p>
    <w:p w14:paraId="4C03BFB8" w14:textId="42177F2F" w:rsidR="00C873DB" w:rsidRPr="003A20A9" w:rsidRDefault="00C873DB" w:rsidP="004663FE">
      <w:pPr>
        <w:rPr>
          <w:b/>
          <w:bCs/>
          <w:sz w:val="20"/>
          <w:szCs w:val="20"/>
        </w:rPr>
      </w:pPr>
      <w:r w:rsidRPr="003A20A9">
        <w:rPr>
          <w:b/>
          <w:bCs/>
          <w:sz w:val="20"/>
          <w:szCs w:val="20"/>
        </w:rPr>
        <w:t>Handrail is no longer present.</w:t>
      </w:r>
    </w:p>
    <w:p w14:paraId="66AE811F" w14:textId="77777777" w:rsidR="00C873DB" w:rsidRDefault="00C873DB" w:rsidP="004663FE">
      <w:pPr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4BC0D89B" wp14:editId="0F2AF01E">
            <wp:extent cx="3571875" cy="491789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78466" cy="49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5EC34" w14:textId="77777777" w:rsidR="00C873DB" w:rsidRDefault="00C873DB" w:rsidP="004663FE">
      <w:pPr>
        <w:rPr>
          <w:sz w:val="20"/>
          <w:szCs w:val="20"/>
        </w:rPr>
      </w:pPr>
    </w:p>
    <w:p w14:paraId="6B3F0015" w14:textId="7C5E06F3" w:rsidR="00C873DB" w:rsidRPr="003A20A9" w:rsidRDefault="003A20A9" w:rsidP="004663FE">
      <w:pPr>
        <w:rPr>
          <w:b/>
          <w:bCs/>
          <w:sz w:val="20"/>
          <w:szCs w:val="20"/>
        </w:rPr>
      </w:pPr>
      <w:r w:rsidRPr="003A20A9">
        <w:rPr>
          <w:b/>
          <w:bCs/>
          <w:sz w:val="20"/>
          <w:szCs w:val="20"/>
        </w:rPr>
        <w:t xml:space="preserve">Concrete path from landing to beacon </w:t>
      </w:r>
      <w:r w:rsidR="00802DA7">
        <w:rPr>
          <w:b/>
          <w:bCs/>
          <w:sz w:val="20"/>
          <w:szCs w:val="20"/>
        </w:rPr>
        <w:t xml:space="preserve">is </w:t>
      </w:r>
      <w:r w:rsidRPr="003A20A9">
        <w:rPr>
          <w:b/>
          <w:bCs/>
          <w:sz w:val="20"/>
          <w:szCs w:val="20"/>
        </w:rPr>
        <w:t>in relatively good condition.</w:t>
      </w:r>
    </w:p>
    <w:p w14:paraId="403AB871" w14:textId="77777777" w:rsidR="00C873DB" w:rsidRDefault="00C873DB" w:rsidP="004663FE">
      <w:pPr>
        <w:rPr>
          <w:sz w:val="20"/>
          <w:szCs w:val="20"/>
        </w:rPr>
      </w:pPr>
    </w:p>
    <w:p w14:paraId="3004D4E3" w14:textId="0538BE71" w:rsidR="00C873DB" w:rsidRDefault="00C873DB" w:rsidP="004663FE">
      <w:pPr>
        <w:rPr>
          <w:sz w:val="20"/>
          <w:szCs w:val="20"/>
        </w:rPr>
        <w:sectPr w:rsidR="00C873DB">
          <w:footerReference w:type="default" r:id="rId13"/>
          <w:pgSz w:w="11906" w:h="16838"/>
          <w:pgMar w:top="576" w:right="1440" w:bottom="1440" w:left="1440" w:header="706" w:footer="792" w:gutter="0"/>
          <w:cols w:space="720"/>
        </w:sectPr>
      </w:pPr>
      <w:r>
        <w:rPr>
          <w:noProof/>
        </w:rPr>
        <w:drawing>
          <wp:inline distT="0" distB="0" distL="0" distR="0" wp14:anchorId="6CEE9B09" wp14:editId="444FF759">
            <wp:extent cx="5731510" cy="306705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6155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3"/>
        <w:gridCol w:w="1249"/>
        <w:gridCol w:w="970"/>
        <w:gridCol w:w="2636"/>
        <w:gridCol w:w="2636"/>
        <w:gridCol w:w="426"/>
        <w:gridCol w:w="427"/>
        <w:gridCol w:w="490"/>
        <w:gridCol w:w="2459"/>
        <w:gridCol w:w="612"/>
        <w:gridCol w:w="388"/>
        <w:gridCol w:w="448"/>
        <w:gridCol w:w="24"/>
        <w:gridCol w:w="472"/>
        <w:gridCol w:w="227"/>
        <w:gridCol w:w="453"/>
        <w:gridCol w:w="454"/>
        <w:gridCol w:w="453"/>
        <w:gridCol w:w="454"/>
        <w:gridCol w:w="454"/>
      </w:tblGrid>
      <w:tr w:rsidR="0010414A" w14:paraId="4F26CBC9" w14:textId="77777777" w:rsidTr="0010414A">
        <w:trPr>
          <w:trHeight w:val="287"/>
          <w:tblHeader/>
        </w:trPr>
        <w:tc>
          <w:tcPr>
            <w:tcW w:w="1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7E407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Station</w:t>
            </w:r>
          </w:p>
        </w:tc>
        <w:tc>
          <w:tcPr>
            <w:tcW w:w="1004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3B908" w14:textId="77777777" w:rsidR="0010414A" w:rsidRDefault="003636F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Muglins</w:t>
            </w:r>
          </w:p>
        </w:tc>
        <w:tc>
          <w:tcPr>
            <w:tcW w:w="44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E559B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Risk Rating Matrix (Low, Medium, High)</w:t>
            </w:r>
          </w:p>
        </w:tc>
      </w:tr>
      <w:tr w:rsidR="0010414A" w14:paraId="3FA65CC9" w14:textId="77777777" w:rsidTr="0010414A">
        <w:trPr>
          <w:cantSplit/>
          <w:trHeight w:val="985"/>
          <w:tblHeader/>
        </w:trPr>
        <w:tc>
          <w:tcPr>
            <w:tcW w:w="1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4CBDE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Work Activity</w:t>
            </w:r>
          </w:p>
        </w:tc>
        <w:tc>
          <w:tcPr>
            <w:tcW w:w="1004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DC211" w14:textId="77777777" w:rsidR="0010414A" w:rsidRDefault="0010414A">
            <w:pPr>
              <w:rPr>
                <w:sz w:val="22"/>
                <w:szCs w:val="22"/>
              </w:rPr>
            </w:pPr>
          </w:p>
          <w:p w14:paraId="0B3AC56B" w14:textId="77777777" w:rsidR="0010414A" w:rsidRDefault="0010414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Landing by boat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45909" w14:textId="77777777" w:rsidR="0010414A" w:rsidRDefault="0010414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Probability</w:t>
            </w:r>
          </w:p>
        </w:tc>
        <w:tc>
          <w:tcPr>
            <w:tcW w:w="7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88CD4" w14:textId="77777777" w:rsidR="0010414A" w:rsidRDefault="0010414A">
            <w:pPr>
              <w:rPr>
                <w:sz w:val="12"/>
                <w:szCs w:val="12"/>
              </w:rPr>
            </w:pP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DCF83B2" w14:textId="77777777" w:rsidR="0010414A" w:rsidRDefault="0010414A">
            <w:pPr>
              <w:ind w:left="113" w:right="113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V/unlikely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2CFC25F9" w14:textId="77777777" w:rsidR="0010414A" w:rsidRDefault="0010414A">
            <w:pPr>
              <w:ind w:left="113" w:right="113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Unlikely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604980EB" w14:textId="77777777" w:rsidR="0010414A" w:rsidRDefault="0010414A">
            <w:pPr>
              <w:ind w:left="113" w:right="113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 xml:space="preserve">Possible 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7EE3B1CD" w14:textId="77777777" w:rsidR="0010414A" w:rsidRDefault="0010414A">
            <w:pPr>
              <w:ind w:left="113" w:right="113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Likely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0028FE09" w14:textId="77777777" w:rsidR="0010414A" w:rsidRDefault="0010414A">
            <w:pPr>
              <w:ind w:left="113" w:right="113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V/Likely</w:t>
            </w:r>
          </w:p>
        </w:tc>
      </w:tr>
      <w:tr w:rsidR="0010414A" w14:paraId="1870E4DA" w14:textId="77777777" w:rsidTr="0010414A">
        <w:trPr>
          <w:trHeight w:val="195"/>
          <w:tblHeader/>
        </w:trPr>
        <w:tc>
          <w:tcPr>
            <w:tcW w:w="167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269BA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Minimum Level of PPE:</w:t>
            </w:r>
          </w:p>
        </w:tc>
        <w:tc>
          <w:tcPr>
            <w:tcW w:w="10044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F0393" w14:textId="77777777" w:rsidR="0010414A" w:rsidRDefault="0010414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Lifejacket, safety shoes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8F3BE" w14:textId="77777777" w:rsidR="0010414A" w:rsidRDefault="0010414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Severity</w:t>
            </w:r>
          </w:p>
        </w:tc>
        <w:tc>
          <w:tcPr>
            <w:tcW w:w="7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BBBF4" w14:textId="77777777" w:rsidR="0010414A" w:rsidRDefault="0010414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Score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66A1C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1B8A6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5712C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3A005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E9D2F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</w:tr>
      <w:tr w:rsidR="0010414A" w14:paraId="1674EC13" w14:textId="77777777" w:rsidTr="0010414A">
        <w:trPr>
          <w:trHeight w:val="195"/>
          <w:tblHeader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82B54" w14:textId="77777777" w:rsidR="0010414A" w:rsidRDefault="0010414A">
            <w:pPr>
              <w:rPr>
                <w:sz w:val="20"/>
                <w:szCs w:val="20"/>
              </w:rPr>
            </w:pPr>
          </w:p>
        </w:tc>
        <w:tc>
          <w:tcPr>
            <w:tcW w:w="210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30ED4" w14:textId="77777777" w:rsidR="0010414A" w:rsidRDefault="0010414A">
            <w:pPr>
              <w:rPr>
                <w:sz w:val="22"/>
                <w:szCs w:val="22"/>
              </w:rPr>
            </w:pP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CC8A4" w14:textId="77777777" w:rsidR="0010414A" w:rsidRDefault="0010414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Insignificant</w:t>
            </w:r>
          </w:p>
        </w:tc>
        <w:tc>
          <w:tcPr>
            <w:tcW w:w="7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9E518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  <w:hideMark/>
          </w:tcPr>
          <w:p w14:paraId="53566EF5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L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  <w:hideMark/>
          </w:tcPr>
          <w:p w14:paraId="35EB9169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L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  <w:hideMark/>
          </w:tcPr>
          <w:p w14:paraId="29362BE8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L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1E3F370E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7A2FCA68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</w:tr>
      <w:tr w:rsidR="0010414A" w14:paraId="22BCED39" w14:textId="77777777" w:rsidTr="0010414A">
        <w:trPr>
          <w:trHeight w:val="135"/>
          <w:tblHeader/>
        </w:trPr>
        <w:tc>
          <w:tcPr>
            <w:tcW w:w="167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144C9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Who might be harmed:</w:t>
            </w:r>
          </w:p>
        </w:tc>
        <w:tc>
          <w:tcPr>
            <w:tcW w:w="10044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8891E" w14:textId="77777777" w:rsidR="0010414A" w:rsidRDefault="0010414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Personnel exiting or entering the boat, boat crew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12348" w14:textId="77777777" w:rsidR="0010414A" w:rsidRDefault="0010414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Minor</w:t>
            </w:r>
          </w:p>
        </w:tc>
        <w:tc>
          <w:tcPr>
            <w:tcW w:w="7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363C4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  <w:hideMark/>
          </w:tcPr>
          <w:p w14:paraId="1F870B2E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L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  <w:hideMark/>
          </w:tcPr>
          <w:p w14:paraId="1AC4A74D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L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0552E24F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57C0A00E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13C90B23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</w:tr>
      <w:tr w:rsidR="0010414A" w14:paraId="1A2B24FB" w14:textId="77777777" w:rsidTr="0010414A">
        <w:trPr>
          <w:trHeight w:val="135"/>
          <w:tblHeader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55D54" w14:textId="77777777" w:rsidR="0010414A" w:rsidRDefault="0010414A">
            <w:pPr>
              <w:rPr>
                <w:sz w:val="20"/>
                <w:szCs w:val="20"/>
              </w:rPr>
            </w:pPr>
          </w:p>
        </w:tc>
        <w:tc>
          <w:tcPr>
            <w:tcW w:w="210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A2D25" w14:textId="77777777" w:rsidR="0010414A" w:rsidRDefault="0010414A">
            <w:pPr>
              <w:rPr>
                <w:sz w:val="22"/>
                <w:szCs w:val="22"/>
              </w:rPr>
            </w:pP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29ED0" w14:textId="77777777" w:rsidR="0010414A" w:rsidRDefault="0010414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Moderate</w:t>
            </w:r>
          </w:p>
        </w:tc>
        <w:tc>
          <w:tcPr>
            <w:tcW w:w="7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35824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  <w:hideMark/>
          </w:tcPr>
          <w:p w14:paraId="2A896154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L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73679DEB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6922285F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5E73A2D8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153B2C9C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</w:t>
            </w:r>
          </w:p>
        </w:tc>
      </w:tr>
      <w:tr w:rsidR="0010414A" w14:paraId="7A858D17" w14:textId="77777777" w:rsidTr="0010414A">
        <w:trPr>
          <w:trHeight w:val="135"/>
          <w:tblHeader/>
        </w:trPr>
        <w:tc>
          <w:tcPr>
            <w:tcW w:w="167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66F87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Date:</w:t>
            </w:r>
          </w:p>
        </w:tc>
        <w:tc>
          <w:tcPr>
            <w:tcW w:w="360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14651" w14:textId="21705565" w:rsidR="0010414A" w:rsidRDefault="0049408B" w:rsidP="003636F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02</w:t>
            </w:r>
            <w:r w:rsidR="00462758">
              <w:rPr>
                <w:sz w:val="22"/>
                <w:szCs w:val="22"/>
              </w:rPr>
              <w:t>/0</w:t>
            </w:r>
            <w:r>
              <w:rPr>
                <w:sz w:val="22"/>
                <w:szCs w:val="22"/>
              </w:rPr>
              <w:t>4</w:t>
            </w:r>
            <w:r w:rsidR="00462758">
              <w:rPr>
                <w:sz w:val="22"/>
                <w:szCs w:val="22"/>
              </w:rPr>
              <w:t>/20</w:t>
            </w:r>
            <w:r>
              <w:rPr>
                <w:sz w:val="22"/>
                <w:szCs w:val="22"/>
              </w:rPr>
              <w:t>23</w:t>
            </w:r>
          </w:p>
        </w:tc>
        <w:tc>
          <w:tcPr>
            <w:tcW w:w="2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354B7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Review Date:</w:t>
            </w:r>
          </w:p>
        </w:tc>
        <w:tc>
          <w:tcPr>
            <w:tcW w:w="380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5A84E" w14:textId="77777777" w:rsidR="0010414A" w:rsidRDefault="0010414A">
            <w:pPr>
              <w:rPr>
                <w:sz w:val="22"/>
                <w:szCs w:val="22"/>
              </w:rPr>
            </w:pP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6782C" w14:textId="77777777" w:rsidR="0010414A" w:rsidRDefault="0010414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Major</w:t>
            </w:r>
          </w:p>
        </w:tc>
        <w:tc>
          <w:tcPr>
            <w:tcW w:w="7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D26E6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  <w:hideMark/>
          </w:tcPr>
          <w:p w14:paraId="757A0338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L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64DA67FD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29D43D70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4E45B413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631A1431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</w:t>
            </w:r>
          </w:p>
        </w:tc>
      </w:tr>
      <w:tr w:rsidR="0010414A" w14:paraId="199CFF20" w14:textId="77777777" w:rsidTr="0010414A">
        <w:trPr>
          <w:trHeight w:val="58"/>
          <w:tblHeader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29DC5" w14:textId="77777777" w:rsidR="0010414A" w:rsidRDefault="0010414A">
            <w:pPr>
              <w:rPr>
                <w:sz w:val="20"/>
                <w:szCs w:val="20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B767E" w14:textId="77777777" w:rsidR="0010414A" w:rsidRDefault="0010414A">
            <w:pPr>
              <w:rPr>
                <w:sz w:val="22"/>
                <w:szCs w:val="22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D9737" w14:textId="77777777" w:rsidR="0010414A" w:rsidRDefault="0010414A">
            <w:pPr>
              <w:rPr>
                <w:sz w:val="20"/>
                <w:szCs w:val="20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EF1D8" w14:textId="77777777" w:rsidR="0010414A" w:rsidRDefault="0010414A">
            <w:pPr>
              <w:rPr>
                <w:sz w:val="22"/>
                <w:szCs w:val="22"/>
              </w:rPr>
            </w:pP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0D5A4" w14:textId="77777777" w:rsidR="0010414A" w:rsidRDefault="0010414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Severe</w:t>
            </w:r>
          </w:p>
        </w:tc>
        <w:tc>
          <w:tcPr>
            <w:tcW w:w="7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0DD2D" w14:textId="77777777" w:rsidR="0010414A" w:rsidRDefault="0010414A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4161F711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  <w:hideMark/>
          </w:tcPr>
          <w:p w14:paraId="66501A58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M</w:t>
            </w:r>
          </w:p>
        </w:tc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2A0F93A3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329F9CBF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  <w:hideMark/>
          </w:tcPr>
          <w:p w14:paraId="304D1EA2" w14:textId="77777777" w:rsidR="0010414A" w:rsidRDefault="0010414A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</w:t>
            </w:r>
          </w:p>
        </w:tc>
      </w:tr>
      <w:tr w:rsidR="0010414A" w14:paraId="22A55288" w14:textId="77777777" w:rsidTr="0010414A">
        <w:trPr>
          <w:trHeight w:val="503"/>
          <w:tblHeader/>
        </w:trPr>
        <w:tc>
          <w:tcPr>
            <w:tcW w:w="26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F43309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Hazard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6B3E4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Possible Harm and Effect (risk)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00095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Existing Control measures</w:t>
            </w:r>
          </w:p>
        </w:tc>
        <w:tc>
          <w:tcPr>
            <w:tcW w:w="13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303EE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Probability</w:t>
            </w:r>
          </w:p>
          <w:p w14:paraId="519ABD51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Severity</w:t>
            </w:r>
          </w:p>
          <w:p w14:paraId="385DAFEE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and Rating </w:t>
            </w:r>
          </w:p>
        </w:tc>
        <w:tc>
          <w:tcPr>
            <w:tcW w:w="30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31FB0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Additional Control</w:t>
            </w:r>
          </w:p>
          <w:p w14:paraId="2D53A829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Measures</w:t>
            </w:r>
          </w:p>
        </w:tc>
        <w:tc>
          <w:tcPr>
            <w:tcW w:w="13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7053B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Probability</w:t>
            </w:r>
          </w:p>
          <w:p w14:paraId="7440AE8D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Severity </w:t>
            </w:r>
          </w:p>
          <w:p w14:paraId="70755CD1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and Rating</w:t>
            </w:r>
          </w:p>
        </w:tc>
        <w:tc>
          <w:tcPr>
            <w:tcW w:w="24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6B908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Owner/Due Date</w:t>
            </w:r>
          </w:p>
        </w:tc>
      </w:tr>
      <w:tr w:rsidR="0010414A" w14:paraId="224ADBEE" w14:textId="77777777" w:rsidTr="0010414A">
        <w:trPr>
          <w:trHeight w:val="97"/>
          <w:tblHeader/>
        </w:trPr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BF117" w14:textId="77777777" w:rsidR="0010414A" w:rsidRDefault="0010414A">
            <w:pPr>
              <w:rPr>
                <w:sz w:val="12"/>
                <w:szCs w:val="12"/>
              </w:rPr>
            </w:pP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CD659" w14:textId="77777777" w:rsidR="0010414A" w:rsidRDefault="0010414A">
            <w:pPr>
              <w:rPr>
                <w:sz w:val="12"/>
                <w:szCs w:val="12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7E9C1" w14:textId="77777777" w:rsidR="0010414A" w:rsidRDefault="0010414A">
            <w:pPr>
              <w:rPr>
                <w:sz w:val="12"/>
                <w:szCs w:val="12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F474A" w14:textId="77777777" w:rsidR="0010414A" w:rsidRDefault="0010414A">
            <w:pPr>
              <w:rPr>
                <w:sz w:val="12"/>
                <w:szCs w:val="12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EA1DF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C4C67F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FD1D9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30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25842" w14:textId="77777777" w:rsidR="0010414A" w:rsidRDefault="0010414A">
            <w:pPr>
              <w:rPr>
                <w:sz w:val="20"/>
                <w:szCs w:val="20"/>
              </w:rPr>
            </w:pPr>
          </w:p>
        </w:tc>
        <w:tc>
          <w:tcPr>
            <w:tcW w:w="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0C16E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</w:t>
            </w:r>
          </w:p>
        </w:tc>
        <w:tc>
          <w:tcPr>
            <w:tcW w:w="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970B4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</w:t>
            </w:r>
          </w:p>
        </w:tc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577C5" w14:textId="77777777" w:rsidR="0010414A" w:rsidRDefault="001041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24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073E5" w14:textId="77777777" w:rsidR="0010414A" w:rsidRDefault="0010414A">
            <w:pPr>
              <w:jc w:val="center"/>
              <w:rPr>
                <w:sz w:val="12"/>
                <w:szCs w:val="12"/>
              </w:rPr>
            </w:pPr>
          </w:p>
        </w:tc>
      </w:tr>
      <w:tr w:rsidR="0010414A" w14:paraId="26CEB867" w14:textId="77777777" w:rsidTr="0010414A"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3F4BB" w14:textId="77777777" w:rsidR="0010414A" w:rsidRDefault="0010414A">
            <w:pPr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1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07769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Slips, trips or falls when exiting or entering boat</w:t>
            </w:r>
          </w:p>
          <w:p w14:paraId="1E61C9F1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288CF161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4214CD03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3309BD77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17B63BC0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451EED19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4E7AA256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51B2974E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4B6371EA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4115EB09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00E6879F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26ED9FF4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051E082C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6C2C2542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749E500B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7871B05A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3C875E5D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  <w:p w14:paraId="303BDE64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F7C8C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Falling onto landing, falling into boat, falling into water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9AEA5" w14:textId="77777777" w:rsidR="0010414A" w:rsidRPr="00A85538" w:rsidRDefault="0010414A" w:rsidP="00A85538">
            <w:pPr>
              <w:pStyle w:val="ListParagraph"/>
              <w:numPr>
                <w:ilvl w:val="0"/>
                <w:numId w:val="2"/>
              </w:numPr>
              <w:ind w:left="284" w:hanging="141"/>
              <w:jc w:val="both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Safety footwear at all times</w:t>
            </w:r>
          </w:p>
          <w:p w14:paraId="24DDDB17" w14:textId="77777777" w:rsidR="00331C6B" w:rsidRDefault="00331C6B" w:rsidP="00A85538">
            <w:pPr>
              <w:ind w:left="284" w:hanging="141"/>
              <w:jc w:val="both"/>
              <w:rPr>
                <w:sz w:val="20"/>
                <w:szCs w:val="20"/>
              </w:rPr>
            </w:pPr>
          </w:p>
          <w:p w14:paraId="6E2AD174" w14:textId="77777777" w:rsidR="0010414A" w:rsidRPr="00A85538" w:rsidRDefault="0010414A" w:rsidP="00A85538">
            <w:pPr>
              <w:pStyle w:val="ListParagraph"/>
              <w:numPr>
                <w:ilvl w:val="0"/>
                <w:numId w:val="2"/>
              </w:numPr>
              <w:ind w:left="284" w:hanging="141"/>
              <w:jc w:val="both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Lifejackets to be worn at all time</w:t>
            </w:r>
          </w:p>
          <w:p w14:paraId="7BB22FA5" w14:textId="77777777" w:rsidR="00331C6B" w:rsidRDefault="00331C6B" w:rsidP="00A85538">
            <w:pPr>
              <w:ind w:left="284" w:hanging="141"/>
              <w:jc w:val="both"/>
              <w:rPr>
                <w:sz w:val="20"/>
                <w:szCs w:val="20"/>
              </w:rPr>
            </w:pPr>
          </w:p>
          <w:p w14:paraId="7DDACB58" w14:textId="77777777" w:rsidR="0010414A" w:rsidRPr="00A85538" w:rsidRDefault="0010414A" w:rsidP="00A85538">
            <w:pPr>
              <w:pStyle w:val="ListParagraph"/>
              <w:numPr>
                <w:ilvl w:val="0"/>
                <w:numId w:val="2"/>
              </w:numPr>
              <w:ind w:left="284" w:hanging="141"/>
              <w:jc w:val="both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Assessment of sea conditions at landing to be made by boat coxswain and officer in charge</w:t>
            </w:r>
          </w:p>
          <w:p w14:paraId="4DB7D94B" w14:textId="77777777" w:rsidR="00331C6B" w:rsidRDefault="00331C6B" w:rsidP="00A85538">
            <w:pPr>
              <w:ind w:left="284" w:hanging="141"/>
              <w:jc w:val="both"/>
              <w:rPr>
                <w:sz w:val="20"/>
                <w:szCs w:val="20"/>
              </w:rPr>
            </w:pPr>
          </w:p>
          <w:p w14:paraId="2117E27F" w14:textId="77777777" w:rsidR="0010414A" w:rsidRPr="00A85538" w:rsidRDefault="0010414A" w:rsidP="00A85538">
            <w:pPr>
              <w:pStyle w:val="ListParagraph"/>
              <w:numPr>
                <w:ilvl w:val="0"/>
                <w:numId w:val="2"/>
              </w:numPr>
              <w:ind w:left="284" w:hanging="141"/>
              <w:jc w:val="both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Where possible the boat crew to assist personnel getting into or out of boat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2C58EA38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6A1E3624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240FEE14" w14:textId="77777777" w:rsidR="0010414A" w:rsidRDefault="001B4B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</w:t>
            </w:r>
          </w:p>
        </w:tc>
        <w:tc>
          <w:tcPr>
            <w:tcW w:w="30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D376E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None at this stage</w:t>
            </w:r>
          </w:p>
        </w:tc>
        <w:tc>
          <w:tcPr>
            <w:tcW w:w="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6BB43958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7C08E29F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7BEADF20" w14:textId="77777777" w:rsidR="0010414A" w:rsidRDefault="001B4B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</w:t>
            </w:r>
          </w:p>
        </w:tc>
        <w:tc>
          <w:tcPr>
            <w:tcW w:w="24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EC815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</w:tr>
      <w:tr w:rsidR="0010414A" w14:paraId="14062EBC" w14:textId="77777777" w:rsidTr="00A85538"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51B1C" w14:textId="77777777" w:rsidR="0010414A" w:rsidRDefault="0010414A">
            <w:pPr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lastRenderedPageBreak/>
              <w:t>2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DFD42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Injury resulting from exposure to Oxalic Acid when clearing landing of marine growth.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978AA" w14:textId="77777777" w:rsidR="00A85538" w:rsidRPr="00A85538" w:rsidRDefault="0010414A" w:rsidP="00A85538">
            <w:pPr>
              <w:pStyle w:val="ListParagraph"/>
              <w:numPr>
                <w:ilvl w:val="0"/>
                <w:numId w:val="3"/>
              </w:numPr>
              <w:ind w:left="369" w:hanging="142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Eye Injury</w:t>
            </w:r>
          </w:p>
          <w:p w14:paraId="3CB6C143" w14:textId="77777777" w:rsidR="0010414A" w:rsidRPr="00A85538" w:rsidRDefault="0010414A" w:rsidP="00A85538">
            <w:pPr>
              <w:pStyle w:val="ListParagraph"/>
              <w:numPr>
                <w:ilvl w:val="0"/>
                <w:numId w:val="3"/>
              </w:numPr>
              <w:ind w:left="369" w:hanging="142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Burns on skin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10753" w14:textId="77777777" w:rsidR="0010414A" w:rsidRDefault="0010414A" w:rsidP="00A8553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Appropriate PPE by crewmember handling chemicals, including rubber gloves, safety goggles and safety boots.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7022C8C7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017D5B08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4119E233" w14:textId="77777777" w:rsidR="0010414A" w:rsidRDefault="001B4B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</w:t>
            </w:r>
          </w:p>
        </w:tc>
        <w:tc>
          <w:tcPr>
            <w:tcW w:w="30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7A362" w14:textId="77777777" w:rsidR="0010414A" w:rsidRDefault="0010414A" w:rsidP="00A8553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None at this stage</w:t>
            </w:r>
          </w:p>
        </w:tc>
        <w:tc>
          <w:tcPr>
            <w:tcW w:w="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5513B846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70912ED1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0CBDFC85" w14:textId="77777777" w:rsidR="0010414A" w:rsidRDefault="001B4B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</w:t>
            </w:r>
          </w:p>
        </w:tc>
        <w:tc>
          <w:tcPr>
            <w:tcW w:w="24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D1FB4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</w:tr>
      <w:tr w:rsidR="0010414A" w14:paraId="5C12CC11" w14:textId="77777777" w:rsidTr="00A85538"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B9CF7" w14:textId="77777777" w:rsidR="0010414A" w:rsidRDefault="0010414A">
            <w:pPr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3</w:t>
            </w:r>
          </w:p>
        </w:tc>
        <w:tc>
          <w:tcPr>
            <w:tcW w:w="2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19230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Engine failure/malfunction/lack of fuel/dead battery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208D7" w14:textId="77777777" w:rsidR="0010414A" w:rsidRPr="00A85538" w:rsidRDefault="0010414A" w:rsidP="00A85538">
            <w:pPr>
              <w:pStyle w:val="ListParagraph"/>
              <w:numPr>
                <w:ilvl w:val="0"/>
                <w:numId w:val="4"/>
              </w:numPr>
              <w:ind w:left="369" w:hanging="142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Grounding due to drifting,</w:t>
            </w:r>
          </w:p>
          <w:p w14:paraId="5729EBEF" w14:textId="77777777" w:rsidR="0010414A" w:rsidRPr="00A85538" w:rsidRDefault="0010414A" w:rsidP="00A85538">
            <w:pPr>
              <w:pStyle w:val="ListParagraph"/>
              <w:numPr>
                <w:ilvl w:val="0"/>
                <w:numId w:val="4"/>
              </w:numPr>
              <w:ind w:left="369" w:hanging="142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Steam due to engine overheating,</w:t>
            </w:r>
          </w:p>
          <w:p w14:paraId="7E4D02C4" w14:textId="77777777" w:rsidR="0010414A" w:rsidRPr="00A85538" w:rsidRDefault="0010414A" w:rsidP="00A85538">
            <w:pPr>
              <w:pStyle w:val="ListParagraph"/>
              <w:numPr>
                <w:ilvl w:val="0"/>
                <w:numId w:val="4"/>
              </w:numPr>
              <w:ind w:left="369" w:hanging="142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Fire due to electrical short</w:t>
            </w:r>
          </w:p>
        </w:tc>
        <w:tc>
          <w:tcPr>
            <w:tcW w:w="2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01C53" w14:textId="77777777" w:rsidR="0010414A" w:rsidRPr="00A85538" w:rsidRDefault="0010414A" w:rsidP="00A85538">
            <w:pPr>
              <w:pStyle w:val="ListParagraph"/>
              <w:numPr>
                <w:ilvl w:val="0"/>
                <w:numId w:val="4"/>
              </w:numPr>
              <w:ind w:left="284" w:hanging="141"/>
              <w:jc w:val="both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Boat and engine chec</w:t>
            </w:r>
            <w:r w:rsidR="00331C6B" w:rsidRPr="00A85538">
              <w:rPr>
                <w:sz w:val="20"/>
                <w:szCs w:val="20"/>
              </w:rPr>
              <w:t>ks to be thoroughly carried out.</w:t>
            </w:r>
          </w:p>
          <w:p w14:paraId="46FB978F" w14:textId="77777777" w:rsidR="00331C6B" w:rsidRDefault="00331C6B" w:rsidP="00A85538">
            <w:pPr>
              <w:ind w:left="284" w:hanging="141"/>
              <w:jc w:val="both"/>
              <w:rPr>
                <w:sz w:val="20"/>
                <w:szCs w:val="20"/>
              </w:rPr>
            </w:pPr>
          </w:p>
          <w:p w14:paraId="3CF22915" w14:textId="77777777" w:rsidR="00331C6B" w:rsidRDefault="0010414A" w:rsidP="00A85538">
            <w:pPr>
              <w:pStyle w:val="ListParagraph"/>
              <w:numPr>
                <w:ilvl w:val="0"/>
                <w:numId w:val="4"/>
              </w:numPr>
              <w:ind w:left="284" w:hanging="141"/>
              <w:jc w:val="both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 xml:space="preserve">Frequent check of engine </w:t>
            </w:r>
            <w:r w:rsidR="00331C6B" w:rsidRPr="00A85538">
              <w:rPr>
                <w:sz w:val="20"/>
                <w:szCs w:val="20"/>
              </w:rPr>
              <w:t>temperature/oil pressure gauges.</w:t>
            </w:r>
          </w:p>
          <w:p w14:paraId="311EE631" w14:textId="77777777" w:rsidR="00A85538" w:rsidRPr="00A85538" w:rsidRDefault="00A85538" w:rsidP="00A85538">
            <w:pPr>
              <w:ind w:left="284" w:hanging="141"/>
              <w:jc w:val="both"/>
              <w:rPr>
                <w:sz w:val="20"/>
                <w:szCs w:val="20"/>
              </w:rPr>
            </w:pPr>
          </w:p>
          <w:p w14:paraId="0971BE4B" w14:textId="77777777" w:rsidR="00331C6B" w:rsidRDefault="0010414A" w:rsidP="00A85538">
            <w:pPr>
              <w:pStyle w:val="ListParagraph"/>
              <w:numPr>
                <w:ilvl w:val="0"/>
                <w:numId w:val="4"/>
              </w:numPr>
              <w:ind w:left="284" w:hanging="141"/>
              <w:jc w:val="both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Listen to engine for any ch</w:t>
            </w:r>
            <w:r w:rsidR="00331C6B" w:rsidRPr="00A85538">
              <w:rPr>
                <w:sz w:val="20"/>
                <w:szCs w:val="20"/>
              </w:rPr>
              <w:t>ange in revs or uncommon noises.</w:t>
            </w:r>
          </w:p>
          <w:p w14:paraId="6B9E0A93" w14:textId="77777777" w:rsidR="00462758" w:rsidRDefault="00462758" w:rsidP="00462758">
            <w:pPr>
              <w:pStyle w:val="ListParagraph"/>
              <w:rPr>
                <w:sz w:val="20"/>
                <w:szCs w:val="20"/>
              </w:rPr>
            </w:pPr>
          </w:p>
          <w:p w14:paraId="2908A69C" w14:textId="77777777" w:rsidR="00462758" w:rsidRPr="00462758" w:rsidRDefault="00462758" w:rsidP="00462758">
            <w:pPr>
              <w:pStyle w:val="ListParagraph"/>
              <w:rPr>
                <w:sz w:val="20"/>
                <w:szCs w:val="20"/>
              </w:rPr>
            </w:pPr>
          </w:p>
          <w:p w14:paraId="4BEC763A" w14:textId="77777777" w:rsidR="00462758" w:rsidRPr="00A85538" w:rsidRDefault="00462758" w:rsidP="00462758">
            <w:pPr>
              <w:pStyle w:val="ListParagraph"/>
              <w:ind w:left="284"/>
              <w:jc w:val="both"/>
              <w:rPr>
                <w:sz w:val="20"/>
                <w:szCs w:val="20"/>
              </w:rPr>
            </w:pPr>
          </w:p>
          <w:p w14:paraId="49807AD1" w14:textId="77777777" w:rsidR="0010414A" w:rsidRPr="00A85538" w:rsidRDefault="0010414A" w:rsidP="00A85538">
            <w:pPr>
              <w:pStyle w:val="ListParagraph"/>
              <w:numPr>
                <w:ilvl w:val="0"/>
                <w:numId w:val="4"/>
              </w:numPr>
              <w:ind w:left="284" w:hanging="141"/>
              <w:jc w:val="both"/>
              <w:rPr>
                <w:sz w:val="20"/>
                <w:szCs w:val="20"/>
              </w:rPr>
            </w:pPr>
            <w:r w:rsidRPr="00A85538">
              <w:rPr>
                <w:sz w:val="20"/>
                <w:szCs w:val="20"/>
              </w:rPr>
              <w:t>Handheld VHF radio to be kept in boat at all times in case of emergency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60F48568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1FAECCB0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0FEF309E" w14:textId="77777777" w:rsidR="0010414A" w:rsidRDefault="001B4B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</w:t>
            </w:r>
          </w:p>
        </w:tc>
        <w:tc>
          <w:tcPr>
            <w:tcW w:w="30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8C51C" w14:textId="77777777" w:rsidR="0010414A" w:rsidRDefault="0010414A" w:rsidP="00A8553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None at this stage</w:t>
            </w:r>
          </w:p>
        </w:tc>
        <w:tc>
          <w:tcPr>
            <w:tcW w:w="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451EA75A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4406FBEA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00"/>
            <w:hideMark/>
          </w:tcPr>
          <w:p w14:paraId="5AFB2024" w14:textId="77777777" w:rsidR="0010414A" w:rsidRDefault="001B4BD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</w:t>
            </w:r>
          </w:p>
        </w:tc>
        <w:tc>
          <w:tcPr>
            <w:tcW w:w="24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CE0A3" w14:textId="77777777" w:rsidR="0010414A" w:rsidRDefault="0010414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</w:tr>
    </w:tbl>
    <w:p w14:paraId="582B95F2" w14:textId="77777777" w:rsidR="007E378D" w:rsidRPr="004663FE" w:rsidRDefault="007E378D" w:rsidP="004663FE">
      <w:pPr>
        <w:rPr>
          <w:sz w:val="20"/>
          <w:szCs w:val="20"/>
        </w:rPr>
      </w:pPr>
    </w:p>
    <w:sectPr w:rsidR="007E378D" w:rsidRPr="004663FE" w:rsidSect="007E378D">
      <w:pgSz w:w="16838" w:h="11906" w:orient="landscape"/>
      <w:pgMar w:top="1440" w:right="578" w:bottom="1440" w:left="1440" w:header="709" w:footer="79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E4EFA1" w14:textId="77777777" w:rsidR="00B16690" w:rsidRDefault="00B16690" w:rsidP="00D6512E">
      <w:r>
        <w:separator/>
      </w:r>
    </w:p>
  </w:endnote>
  <w:endnote w:type="continuationSeparator" w:id="0">
    <w:p w14:paraId="5161E00A" w14:textId="77777777" w:rsidR="00B16690" w:rsidRDefault="00B16690" w:rsidP="00D651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E39BB2" w14:textId="77777777" w:rsidR="00B16690" w:rsidRDefault="00B16690">
    <w:pPr>
      <w:pStyle w:val="Footer"/>
      <w:tabs>
        <w:tab w:val="clear" w:pos="8306"/>
        <w:tab w:val="right" w:pos="8931"/>
      </w:tabs>
      <w:rPr>
        <w:b/>
        <w:i/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4BA853" w14:textId="77777777" w:rsidR="00B16690" w:rsidRDefault="00B16690" w:rsidP="00D6512E">
      <w:r>
        <w:separator/>
      </w:r>
    </w:p>
  </w:footnote>
  <w:footnote w:type="continuationSeparator" w:id="0">
    <w:p w14:paraId="04AAB15A" w14:textId="77777777" w:rsidR="00B16690" w:rsidRDefault="00B16690" w:rsidP="00D6512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A96DAB"/>
    <w:multiLevelType w:val="hybridMultilevel"/>
    <w:tmpl w:val="053AF944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372F77"/>
    <w:multiLevelType w:val="hybridMultilevel"/>
    <w:tmpl w:val="C902E92E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EB4415C"/>
    <w:multiLevelType w:val="hybridMultilevel"/>
    <w:tmpl w:val="631C9392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C757B3"/>
    <w:multiLevelType w:val="hybridMultilevel"/>
    <w:tmpl w:val="84F2B0B4"/>
    <w:lvl w:ilvl="0" w:tplc="1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222065">
    <w:abstractNumId w:val="1"/>
  </w:num>
  <w:num w:numId="2" w16cid:durableId="321473919">
    <w:abstractNumId w:val="0"/>
  </w:num>
  <w:num w:numId="3" w16cid:durableId="1374574314">
    <w:abstractNumId w:val="2"/>
  </w:num>
  <w:num w:numId="4" w16cid:durableId="14652744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1D12"/>
    <w:rsid w:val="00001D92"/>
    <w:rsid w:val="000058D2"/>
    <w:rsid w:val="00043884"/>
    <w:rsid w:val="00052F90"/>
    <w:rsid w:val="00071731"/>
    <w:rsid w:val="00077583"/>
    <w:rsid w:val="00081210"/>
    <w:rsid w:val="000942B9"/>
    <w:rsid w:val="000A26F7"/>
    <w:rsid w:val="000C4F25"/>
    <w:rsid w:val="000C65A1"/>
    <w:rsid w:val="000E0B15"/>
    <w:rsid w:val="0010414A"/>
    <w:rsid w:val="0014056E"/>
    <w:rsid w:val="001443F3"/>
    <w:rsid w:val="00155492"/>
    <w:rsid w:val="001832AD"/>
    <w:rsid w:val="001B4BD5"/>
    <w:rsid w:val="001C31C9"/>
    <w:rsid w:val="001E1135"/>
    <w:rsid w:val="001E1D12"/>
    <w:rsid w:val="001E2B24"/>
    <w:rsid w:val="001E2F0F"/>
    <w:rsid w:val="001E6F45"/>
    <w:rsid w:val="001F26A4"/>
    <w:rsid w:val="002418DC"/>
    <w:rsid w:val="002726B4"/>
    <w:rsid w:val="002A5873"/>
    <w:rsid w:val="002F2542"/>
    <w:rsid w:val="003060C0"/>
    <w:rsid w:val="00311786"/>
    <w:rsid w:val="00331C6B"/>
    <w:rsid w:val="003378C5"/>
    <w:rsid w:val="00360CD0"/>
    <w:rsid w:val="003636F8"/>
    <w:rsid w:val="003A20A9"/>
    <w:rsid w:val="003F3DA1"/>
    <w:rsid w:val="003F4DAD"/>
    <w:rsid w:val="004008D7"/>
    <w:rsid w:val="00415EFF"/>
    <w:rsid w:val="00427B90"/>
    <w:rsid w:val="00462758"/>
    <w:rsid w:val="004663FE"/>
    <w:rsid w:val="00467E09"/>
    <w:rsid w:val="00470213"/>
    <w:rsid w:val="0049408B"/>
    <w:rsid w:val="004A30BB"/>
    <w:rsid w:val="004C34FC"/>
    <w:rsid w:val="004D34A3"/>
    <w:rsid w:val="004E5B45"/>
    <w:rsid w:val="00531BE5"/>
    <w:rsid w:val="005406BB"/>
    <w:rsid w:val="0055470E"/>
    <w:rsid w:val="00554F19"/>
    <w:rsid w:val="005651FA"/>
    <w:rsid w:val="0058443E"/>
    <w:rsid w:val="005E6FAC"/>
    <w:rsid w:val="00603DEE"/>
    <w:rsid w:val="00612084"/>
    <w:rsid w:val="00633362"/>
    <w:rsid w:val="0064094A"/>
    <w:rsid w:val="006524D1"/>
    <w:rsid w:val="00661C31"/>
    <w:rsid w:val="006A246D"/>
    <w:rsid w:val="0070111A"/>
    <w:rsid w:val="007169DC"/>
    <w:rsid w:val="00721F97"/>
    <w:rsid w:val="00785780"/>
    <w:rsid w:val="00794346"/>
    <w:rsid w:val="007B3D71"/>
    <w:rsid w:val="007B7E60"/>
    <w:rsid w:val="007E378D"/>
    <w:rsid w:val="00802DA7"/>
    <w:rsid w:val="0084746F"/>
    <w:rsid w:val="00867EBF"/>
    <w:rsid w:val="00874952"/>
    <w:rsid w:val="008D25D2"/>
    <w:rsid w:val="008D5995"/>
    <w:rsid w:val="00944479"/>
    <w:rsid w:val="00960595"/>
    <w:rsid w:val="0097641C"/>
    <w:rsid w:val="00996AA7"/>
    <w:rsid w:val="00996DFE"/>
    <w:rsid w:val="009B54E8"/>
    <w:rsid w:val="009D4498"/>
    <w:rsid w:val="009E2688"/>
    <w:rsid w:val="00A4138E"/>
    <w:rsid w:val="00A63925"/>
    <w:rsid w:val="00A64DA8"/>
    <w:rsid w:val="00A85538"/>
    <w:rsid w:val="00AA6D70"/>
    <w:rsid w:val="00AA6E59"/>
    <w:rsid w:val="00AB0B99"/>
    <w:rsid w:val="00AD35C9"/>
    <w:rsid w:val="00AF29F2"/>
    <w:rsid w:val="00B16690"/>
    <w:rsid w:val="00B25D96"/>
    <w:rsid w:val="00B31A00"/>
    <w:rsid w:val="00B52ADC"/>
    <w:rsid w:val="00BE1342"/>
    <w:rsid w:val="00C0232A"/>
    <w:rsid w:val="00C564C8"/>
    <w:rsid w:val="00C6470B"/>
    <w:rsid w:val="00C82249"/>
    <w:rsid w:val="00C854AC"/>
    <w:rsid w:val="00C873DB"/>
    <w:rsid w:val="00C901CA"/>
    <w:rsid w:val="00CA37A6"/>
    <w:rsid w:val="00CB4B8A"/>
    <w:rsid w:val="00CC1616"/>
    <w:rsid w:val="00CF06D0"/>
    <w:rsid w:val="00D05C3C"/>
    <w:rsid w:val="00D24CE1"/>
    <w:rsid w:val="00D4700F"/>
    <w:rsid w:val="00D6512E"/>
    <w:rsid w:val="00D856FF"/>
    <w:rsid w:val="00D955C6"/>
    <w:rsid w:val="00DD22EB"/>
    <w:rsid w:val="00DF0CAC"/>
    <w:rsid w:val="00E11FB0"/>
    <w:rsid w:val="00E427A5"/>
    <w:rsid w:val="00E503E4"/>
    <w:rsid w:val="00E562E9"/>
    <w:rsid w:val="00E56B4E"/>
    <w:rsid w:val="00E81D4E"/>
    <w:rsid w:val="00EF30B6"/>
    <w:rsid w:val="00F1447D"/>
    <w:rsid w:val="00F30B1A"/>
    <w:rsid w:val="00FA1075"/>
    <w:rsid w:val="00FA5099"/>
    <w:rsid w:val="00FF4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D18A8AC"/>
  <w15:docId w15:val="{F2C64BF9-B6F4-43B4-ABC3-8A6753A91F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IE" w:eastAsia="en-I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Verdana" w:hAnsi="Verdana"/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smallCaps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pPr>
      <w:jc w:val="center"/>
    </w:pPr>
    <w:rPr>
      <w:b/>
      <w:caps/>
      <w:sz w:val="36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table" w:styleId="TableGrid">
    <w:name w:val="Table Grid"/>
    <w:basedOn w:val="TableNormal"/>
    <w:uiPriority w:val="59"/>
    <w:rsid w:val="009B54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CF06D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F25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73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2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2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22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8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8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customXml" Target="../customXml/item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CIL%20Memorandum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68E513D808A54AB1174946301325B3" ma:contentTypeVersion="14" ma:contentTypeDescription="Create a new document." ma:contentTypeScope="" ma:versionID="e7f3fa5bfdbc6224afa45044657e7759">
  <xsd:schema xmlns:xsd="http://www.w3.org/2001/XMLSchema" xmlns:xs="http://www.w3.org/2001/XMLSchema" xmlns:p="http://schemas.microsoft.com/office/2006/metadata/properties" xmlns:ns2="74c13582-8a8d-4123-a40f-0bf7c8d2a6b2" xmlns:ns3="f89a45e1-6e25-422f-8e86-ad30eee038c7" targetNamespace="http://schemas.microsoft.com/office/2006/metadata/properties" ma:root="true" ma:fieldsID="0df0344082236edffaa929850feb7f42" ns2:_="" ns3:_="">
    <xsd:import namespace="74c13582-8a8d-4123-a40f-0bf7c8d2a6b2"/>
    <xsd:import namespace="f89a45e1-6e25-422f-8e86-ad30eee038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c13582-8a8d-4123-a40f-0bf7c8d2a6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8494f163-53da-4886-825e-1d2dd67fc61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9a45e1-6e25-422f-8e86-ad30eee038c7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4c13582-8a8d-4123-a40f-0bf7c8d2a6b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A494E89-9179-4AE3-B747-721BB05350AC}"/>
</file>

<file path=customXml/itemProps2.xml><?xml version="1.0" encoding="utf-8"?>
<ds:datastoreItem xmlns:ds="http://schemas.openxmlformats.org/officeDocument/2006/customXml" ds:itemID="{1928095C-94B0-48E7-831E-47F7C906B942}"/>
</file>

<file path=customXml/itemProps3.xml><?xml version="1.0" encoding="utf-8"?>
<ds:datastoreItem xmlns:ds="http://schemas.openxmlformats.org/officeDocument/2006/customXml" ds:itemID="{18AB5541-979A-48E7-BFAD-E4280B71269C}"/>
</file>

<file path=docProps/app.xml><?xml version="1.0" encoding="utf-8"?>
<Properties xmlns="http://schemas.openxmlformats.org/officeDocument/2006/extended-properties" xmlns:vt="http://schemas.openxmlformats.org/officeDocument/2006/docPropsVTypes">
  <Template>CIL Memorandum</Template>
  <TotalTime>30</TotalTime>
  <Pages>8</Pages>
  <Words>462</Words>
  <Characters>2361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CIL Memorandum</vt:lpstr>
    </vt:vector>
  </TitlesOfParts>
  <Company>Commissioners of Irish Lights</Company>
  <LinksUpToDate>false</LinksUpToDate>
  <CharactersWithSpaces>2818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CIL Memorandum</dc:title>
  <dc:creator>Granuaile</dc:creator>
  <dc:description>Amended and Saved on 1st April 1998</dc:description>
  <cp:lastModifiedBy>John Tyndall</cp:lastModifiedBy>
  <cp:revision>7</cp:revision>
  <cp:lastPrinted>2007-04-22T12:11:00Z</cp:lastPrinted>
  <dcterms:created xsi:type="dcterms:W3CDTF">2019-06-18T19:56:00Z</dcterms:created>
  <dcterms:modified xsi:type="dcterms:W3CDTF">2023-04-02T13:23:00Z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0x010100ED68E513D808A54AB1174946301325B3</vt:lpwstr>
  </property>
</Properties>
</file>